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การขออนุญาตขายยาแผนปัจจุบันเฉพาะยาบรรจุเสร็จสำหรับสัตว์</w:t>
      </w:r>
    </w:p>
    <w:p w14:paraId="16FCEC75" w14:textId="2CDDF4CF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7E46D0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การขออนุญาตขายยาแผนปัจจุบันเฉพาะยาบรรจุเสร็จสำหรับสัตว์</w:t>
      </w:r>
    </w:p>
    <w:p w14:paraId="57553D54" w14:textId="16A10351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7E46D0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7E46D0">
        <w:tc>
          <w:tcPr>
            <w:tcW w:w="675" w:type="dxa"/>
          </w:tcPr>
          <w:p w14:paraId="23D761D9" w14:textId="12281EB4" w:rsidR="00394708" w:rsidRPr="0087182F" w:rsidRDefault="00394708" w:rsidP="007E46D0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7E46D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กฎกระทรวงการขออนุญาต และการออกใบอนุญาตขายยาแผนปัจจุบัน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.2556</w:t>
            </w:r>
          </w:p>
          <w:p w14:paraId="56C2533B" w14:textId="4CFCD02D" w:rsidR="00394708" w:rsidRPr="0087182F" w:rsidRDefault="00394708" w:rsidP="007E46D0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274CED6F" w14:textId="77777777" w:rsidTr="007E46D0">
        <w:tc>
          <w:tcPr>
            <w:tcW w:w="675" w:type="dxa"/>
          </w:tcPr>
          <w:p w14:paraId="49C59843" w14:textId="77777777" w:rsidR="00394708" w:rsidRPr="0087182F" w:rsidRDefault="00394708" w:rsidP="007E46D0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C6F2578" w14:textId="77777777" w:rsidR="00394708" w:rsidRPr="0087182F" w:rsidRDefault="00394708" w:rsidP="007E46D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กฎกระทรวงฉบับที่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26 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.2537)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ออกตามความในพระราชบัญญัติยา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.2510</w:t>
            </w:r>
          </w:p>
          <w:p w14:paraId="0EFD525A" w14:textId="77777777" w:rsidR="00394708" w:rsidRPr="0087182F" w:rsidRDefault="00394708" w:rsidP="007E46D0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43853BE4" w14:textId="77777777" w:rsidTr="007E46D0">
        <w:tc>
          <w:tcPr>
            <w:tcW w:w="675" w:type="dxa"/>
          </w:tcPr>
          <w:p w14:paraId="4D3D91A4" w14:textId="77777777" w:rsidR="00394708" w:rsidRPr="0087182F" w:rsidRDefault="00394708" w:rsidP="007E46D0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E092402" w14:textId="77777777" w:rsidR="00394708" w:rsidRPr="0087182F" w:rsidRDefault="00394708" w:rsidP="007E46D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ประกาศกระทรวงสาธารณสุข 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2 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.2522)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เรื่อง ระบุโรคที่ต้องห้ามเป็นผู้รับอนุญาตเกี่ยวกับยา</w:t>
            </w:r>
          </w:p>
          <w:p w14:paraId="4FB73BFD" w14:textId="77777777" w:rsidR="00394708" w:rsidRPr="0087182F" w:rsidRDefault="00394708" w:rsidP="007E46D0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3824A077" w14:textId="77777777" w:rsidTr="007E46D0">
        <w:tc>
          <w:tcPr>
            <w:tcW w:w="675" w:type="dxa"/>
          </w:tcPr>
          <w:p w14:paraId="695771A4" w14:textId="77777777" w:rsidR="00394708" w:rsidRPr="0087182F" w:rsidRDefault="00394708" w:rsidP="007E46D0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AAF9C49" w14:textId="77777777" w:rsidR="00394708" w:rsidRPr="0087182F" w:rsidRDefault="00394708" w:rsidP="007E46D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การประกอบธุรกิจของคนต่างด้าว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.2542</w:t>
            </w:r>
          </w:p>
          <w:p w14:paraId="1E0B7217" w14:textId="77777777" w:rsidR="00394708" w:rsidRPr="0087182F" w:rsidRDefault="00394708" w:rsidP="007E46D0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48AA1262" w14:textId="77777777" w:rsidTr="007E46D0">
        <w:tc>
          <w:tcPr>
            <w:tcW w:w="675" w:type="dxa"/>
          </w:tcPr>
          <w:p w14:paraId="702CD356" w14:textId="77777777" w:rsidR="00394708" w:rsidRPr="0087182F" w:rsidRDefault="00394708" w:rsidP="007E46D0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2B48FD8" w14:textId="77777777" w:rsidR="00394708" w:rsidRPr="0087182F" w:rsidRDefault="00394708" w:rsidP="007E46D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ควบคุมเครื่องดื่มแอลกอฮอล์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.2551</w:t>
            </w:r>
          </w:p>
          <w:p w14:paraId="63FEFFD9" w14:textId="77777777" w:rsidR="00394708" w:rsidRPr="0087182F" w:rsidRDefault="00394708" w:rsidP="007E46D0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3FEBA9A8" w14:textId="77777777" w:rsidTr="007E46D0">
        <w:tc>
          <w:tcPr>
            <w:tcW w:w="675" w:type="dxa"/>
          </w:tcPr>
          <w:p w14:paraId="3F900F52" w14:textId="77777777" w:rsidR="00394708" w:rsidRPr="0087182F" w:rsidRDefault="00394708" w:rsidP="007E46D0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4A88ED7" w14:textId="77777777" w:rsidR="00394708" w:rsidRPr="0087182F" w:rsidRDefault="00394708" w:rsidP="007E46D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ยา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.2510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และฉบับแก้ไขเพิ่มเติม</w:t>
            </w:r>
          </w:p>
          <w:p w14:paraId="217C7D9D" w14:textId="77777777" w:rsidR="00394708" w:rsidRPr="0087182F" w:rsidRDefault="00394708" w:rsidP="007E46D0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37E37DE8" w14:textId="77777777" w:rsidTr="007E46D0">
        <w:tc>
          <w:tcPr>
            <w:tcW w:w="675" w:type="dxa"/>
          </w:tcPr>
          <w:p w14:paraId="4ED85FA8" w14:textId="77777777" w:rsidR="00394708" w:rsidRPr="0087182F" w:rsidRDefault="00394708" w:rsidP="007E46D0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DDA90C3" w14:textId="77777777" w:rsidR="00394708" w:rsidRPr="0087182F" w:rsidRDefault="00394708" w:rsidP="007E46D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วิชาชีพเภสัชกรรม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.2537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และฉบับแก้ไขเพิ่มเติม</w:t>
            </w:r>
          </w:p>
          <w:p w14:paraId="24F075CA" w14:textId="77777777" w:rsidR="00394708" w:rsidRPr="0087182F" w:rsidRDefault="00394708" w:rsidP="007E46D0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67FBD3B" w14:textId="77777777" w:rsidTr="007E46D0">
        <w:tc>
          <w:tcPr>
            <w:tcW w:w="675" w:type="dxa"/>
          </w:tcPr>
          <w:p w14:paraId="2D61F79D" w14:textId="77777777" w:rsidR="00394708" w:rsidRPr="0087182F" w:rsidRDefault="00394708" w:rsidP="007E46D0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264FCB5" w14:textId="77777777" w:rsidR="00394708" w:rsidRPr="0087182F" w:rsidRDefault="00394708" w:rsidP="007E46D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พระราชบัญญัติวิชาชีพการสัตวแพทย์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.2545</w:t>
            </w:r>
          </w:p>
          <w:p w14:paraId="173F67D9" w14:textId="77777777" w:rsidR="00394708" w:rsidRPr="0087182F" w:rsidRDefault="00394708" w:rsidP="007E46D0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3A09061B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 เรื่อง กำหนดระยะเวลาปฏิบัติราชการเพื่อบริการประชาชน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.2557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10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23AB7CEE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7E46D0">
        <w:rPr>
          <w:rFonts w:asciiTheme="minorBidi" w:hAnsiTheme="minorBidi" w:hint="cs"/>
          <w:noProof/>
          <w:sz w:val="32"/>
          <w:szCs w:val="32"/>
          <w:cs/>
          <w:lang w:bidi="th-TH"/>
        </w:rPr>
        <w:t>0</w:t>
      </w:r>
    </w:p>
    <w:p w14:paraId="3DCFC155" w14:textId="102F65B2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7E46D0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การขออนุญาตขายยาแผนปัจจุบันเฉพาะยาบรรจุเสร็จสำหรับสัตว์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0A4F8F5E" w14:textId="77777777" w:rsidTr="009B7715">
        <w:tc>
          <w:tcPr>
            <w:tcW w:w="675" w:type="dxa"/>
          </w:tcPr>
          <w:p w14:paraId="1910E068" w14:textId="2935E8DB" w:rsidR="00094F82" w:rsidRPr="000C2AAC" w:rsidRDefault="007E46D0" w:rsidP="007E46D0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95B5B8F" w14:textId="77777777" w:rsidR="007E46D0" w:rsidRPr="00E9022B" w:rsidRDefault="00A13B6C" w:rsidP="007E46D0">
            <w:pP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7E46D0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สำนักงานสาธารณสุขจังหวัดแพร่ ถนนบ้านใหม่ ตำบลในเวียง อำเภอเมืองแพร่ จังหวัดแพร่ โทรศัพท์ </w:t>
            </w:r>
            <w:r w:rsidR="007E46D0"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1096/</w:t>
            </w:r>
            <w:r w:rsidR="007E46D0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20D46F71" w14:textId="77777777" w:rsidR="007E46D0" w:rsidRPr="000C2AAC" w:rsidRDefault="007E46D0" w:rsidP="007E46D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611F56BE" w14:textId="0F8F3804" w:rsidR="00313D38" w:rsidRPr="000C2AAC" w:rsidRDefault="00A13B6C" w:rsidP="007E46D0">
            <w:pPr>
              <w:rPr>
                <w:rFonts w:asciiTheme="minorBidi" w:hAnsiTheme="minorBidi"/>
                <w:iCs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7E46D0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(เฉพาะสถานประกอบการที่ตั้งในเขตจังหวัด)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23B094CA" w14:textId="77777777" w:rsidR="007E46D0" w:rsidRDefault="00575FAF" w:rsidP="007E46D0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ผู้ประสงค์ยื่นคำขอต้องจัดเตรียมสถานที่ และปฏิบัติให้สอดคล้องตามกฎกระทรวงการขออนุญาต และการออกใบอนุญาตขายยาแผนปัจจุบัน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.2556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ร่าง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ประกาศกระทรวงสาธารณสุข เรื่อง การกำหนดเกี่ยวกับสถานที่ อุปกรณ์ และวิธีปฏิบัติทางเภสัชกรรมชุมชนในสถานที่ขายยาแผนปัจจุบันเฉพาะยาบรรจุเสร็จสำหรับสัตว์ตามกฎหมายว่าด้วยยา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และต้องผ่านการตรวจสถานที่ฯ และเภสัชกรที่จะเป็นผู้มีหน้าที่ปฏิบัติการต้องมาแสดงตนต่อพนักงานเจ้าหน้าที่ในวันที่ยื่นคำขอ</w:t>
      </w:r>
    </w:p>
    <w:p w14:paraId="2AFC6DB8" w14:textId="77777777" w:rsidR="007E46D0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อายุของผู้ขออนุญาต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ผู้ดำเนินกิจการ ต้องไม่ต่ำกว่า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ปีบริบูรณ์ และต้องมิใช่บุคคลต่างด้าว เว้นแต่ได้รับอนุญาตให้ประกอบกิจการได้ตามกฎหมาย</w:t>
      </w:r>
    </w:p>
    <w:p w14:paraId="4BE2D5B2" w14:textId="77777777" w:rsidR="007E46D0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สำหรับคนต่างด้าวต้องได้รับใบอนุญาตสำหรับธุรกิจบัญชีสาม</w:t>
      </w:r>
      <w:r w:rsidRPr="000C2AAC">
        <w:rPr>
          <w:rFonts w:asciiTheme="minorBidi" w:hAnsiTheme="minorBidi"/>
          <w:noProof/>
          <w:sz w:val="32"/>
          <w:szCs w:val="32"/>
        </w:rPr>
        <w:t xml:space="preserve">(14)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</w:t>
      </w:r>
      <w:r w:rsidRPr="000C2AAC">
        <w:rPr>
          <w:rFonts w:asciiTheme="minorBidi" w:hAnsiTheme="minorBidi"/>
          <w:noProof/>
          <w:sz w:val="32"/>
          <w:szCs w:val="32"/>
        </w:rPr>
        <w:t xml:space="preserve">(15)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หรือหนังสือรับรองตามมาตรา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หรือมาตรา</w:t>
      </w:r>
      <w:r w:rsidRPr="000C2AAC">
        <w:rPr>
          <w:rFonts w:asciiTheme="minorBidi" w:hAnsiTheme="minorBidi"/>
          <w:noProof/>
          <w:sz w:val="32"/>
          <w:szCs w:val="32"/>
        </w:rPr>
        <w:t xml:space="preserve">12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แห่งพระราชบัญญัติการประกอบธุรกิจของคนต่างด้าว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.2542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โดยแสดงใบอนุญาตสำหรับธุรกิจบัญชีสาม หรือหนังสือรับรองตามมาตรา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การประกอบธุรกิจของคนต่างด้าว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.2542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เพื่อเป็นหลักฐาน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3E90563C" w14:textId="77777777" w:rsidR="007E46D0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ใบอนุญาตสิ้นอายุ </w:t>
      </w:r>
      <w:r w:rsidRPr="000C2AAC">
        <w:rPr>
          <w:rFonts w:asciiTheme="minorBidi" w:hAnsiTheme="minorBidi"/>
          <w:noProof/>
          <w:sz w:val="32"/>
          <w:szCs w:val="32"/>
        </w:rPr>
        <w:t>31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ธันวาคม ของปีที่ออกใบอนุญาต</w:t>
      </w:r>
    </w:p>
    <w:p w14:paraId="2843541D" w14:textId="77777777" w:rsidR="007E46D0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</w:p>
    <w:p w14:paraId="2A6C5185" w14:textId="77777777" w:rsidR="007E46D0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ในกรณีที่คำขอหรือเอกสารหลักฐานไม่ครบถ้วน และ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 มีความบกพร่องไม่สมบูรณ์เป็นเหตุให้ไม่สามารถพิจารณาได้เจ้าหน้าที่จะจัดทำบันทึกความบกพร่องของรายการเอกสาหรือหลักฐานที่ต้องยื่นเพิ่มเติมโดยผู้รับบริการจะต้องดำเนินการแก้ไขหรือยื่นเอกสารเพิ่มเติมภายในระยะเวลาที่กำหนดในบันทึก มิเช่นนั้นจะถือว่าผู้รับบริการละทิ้งคำขอ</w:t>
      </w:r>
    </w:p>
    <w:p w14:paraId="7D60F686" w14:textId="77777777" w:rsidR="007E46D0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2)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</w:p>
    <w:p w14:paraId="6919FF86" w14:textId="77777777" w:rsidR="007E46D0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ให้ตรวจสอบเอกสารสำหรับยื่นคำขอฯตามแบบตรวจสอบคำขอฯ </w:t>
      </w:r>
      <w:r w:rsidRPr="000C2AAC">
        <w:rPr>
          <w:rFonts w:asciiTheme="minorBidi" w:hAnsiTheme="minorBidi"/>
          <w:noProof/>
          <w:sz w:val="32"/>
          <w:szCs w:val="32"/>
        </w:rPr>
        <w:t xml:space="preserve">(Self Assessment Report)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ให้ครบถ้วนถูกต้องในทุกรายการและลงนามรับรอง</w:t>
      </w:r>
    </w:p>
    <w:p w14:paraId="7254DDEE" w14:textId="55F1351E" w:rsidR="008E2900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4)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ผู้ดำเนินกิจการ หรือ ผู้รับมอบอำนาจที่มายื่นคำขอฯ ต้องสามารถให้ข้อมูลรายละเอียดเกี่ยวกับคำขอฯ ได้อย่างถูกต้องครบถ้วน และมีอำนาจตัดสินใจและลงนามรับทราบข้อบกพร่องได้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ไม่ใช่ผู้ดำเนินกิจการหรือกรรมการผู้มีอำนาจของนิติบุคคลให้มีหนังสือมอบอำนาจให้มีอำนาจดำเนินการแทนแนบด้วย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218FB011" w14:textId="77777777" w:rsidR="007E46D0" w:rsidRPr="000C2AAC" w:rsidRDefault="007E46D0" w:rsidP="00575FAF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7E46D0" w:rsidRPr="000C2AAC" w14:paraId="74CC80B4" w14:textId="77777777" w:rsidTr="007E46D0">
        <w:tc>
          <w:tcPr>
            <w:tcW w:w="675" w:type="dxa"/>
          </w:tcPr>
          <w:p w14:paraId="52254E6D" w14:textId="77777777" w:rsidR="007E46D0" w:rsidRPr="00AC4ACB" w:rsidRDefault="007E46D0" w:rsidP="007E46D0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C3E97A4" w14:textId="77777777" w:rsidR="007E46D0" w:rsidRPr="00AC4ACB" w:rsidRDefault="007E46D0" w:rsidP="007E46D0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84C6BF0" w14:textId="77777777" w:rsidR="007E46D0" w:rsidRPr="00AC4ACB" w:rsidRDefault="007E46D0" w:rsidP="007E46D0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76D58550" w14:textId="77777777" w:rsidR="007E46D0" w:rsidRPr="000C2AAC" w:rsidRDefault="007E46D0" w:rsidP="007E46D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ผู้รับอนุญาต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ผู้รับมอบอำนาจ ยื่นเอกสารและตรวจเอกสารตาม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Checklist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Self Assessment Report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786857ED" w14:textId="77777777" w:rsidR="007E46D0" w:rsidRPr="000C2AAC" w:rsidRDefault="007E46D0" w:rsidP="007E46D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560227B1" w14:textId="77777777" w:rsidR="007E46D0" w:rsidRPr="000C2AAC" w:rsidRDefault="007E46D0" w:rsidP="007E46D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2 ชั่วโมง</w:t>
            </w:r>
          </w:p>
        </w:tc>
        <w:tc>
          <w:tcPr>
            <w:tcW w:w="1684" w:type="dxa"/>
          </w:tcPr>
          <w:p w14:paraId="2BB9903D" w14:textId="77777777" w:rsidR="007E46D0" w:rsidRPr="000C2AAC" w:rsidRDefault="007E46D0" w:rsidP="007E46D0">
            <w:pPr>
              <w:rPr>
                <w:rFonts w:asciiTheme="minorBidi" w:hAnsiTheme="minorBidi"/>
              </w:rPr>
            </w:pP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08DF2CF6" w14:textId="77777777" w:rsidR="007E46D0" w:rsidRPr="000C2AAC" w:rsidRDefault="007E46D0" w:rsidP="007E46D0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7E46D0" w:rsidRPr="000C2AAC" w14:paraId="2DD70CE4" w14:textId="77777777" w:rsidTr="007E46D0">
        <w:tc>
          <w:tcPr>
            <w:tcW w:w="675" w:type="dxa"/>
          </w:tcPr>
          <w:p w14:paraId="64726117" w14:textId="77777777" w:rsidR="007E46D0" w:rsidRPr="00AC4ACB" w:rsidRDefault="007E46D0" w:rsidP="007E46D0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303982F" w14:textId="77777777" w:rsidR="007E46D0" w:rsidRPr="00AC4ACB" w:rsidRDefault="007E46D0" w:rsidP="007E46D0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0BF1FAF9" w14:textId="77777777" w:rsidR="007E46D0" w:rsidRPr="00AC4ACB" w:rsidRDefault="007E46D0" w:rsidP="007E46D0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D35E943" w14:textId="77777777" w:rsidR="007E46D0" w:rsidRPr="000C2AAC" w:rsidRDefault="007E46D0" w:rsidP="007E46D0">
            <w:pPr>
              <w:rPr>
                <w:rFonts w:asciiTheme="minorBidi" w:hAnsiTheme="minorBidi"/>
              </w:rPr>
            </w:pPr>
            <w:r w:rsidRPr="00984227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เจ้าหน้าที่ตรวจสอบข้อมูล ประวัติ เงื่อนไข และคุณสมบัติที่กฎหมายกำหนด ลงข้อมูลในระบบคอมพิวเตอร์ และจัดทำใบอนุญาต พร้อมเอกสารที่เกี่ยวข้อง เสนอ </w:t>
            </w:r>
            <w:r w:rsidRPr="00984227">
              <w:rPr>
                <w:rFonts w:asciiTheme="minorBidi" w:hAnsiTheme="minorBidi"/>
                <w:sz w:val="32"/>
                <w:szCs w:val="32"/>
                <w:cs/>
              </w:rPr>
              <w:t>คณะอนุกรรมการดำเนินการตามกฎหมายของสำนักงานสาธารณสุขจังหวัดแพร่</w:t>
            </w:r>
            <w:r w:rsidRPr="00984227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พิจารณา</w:t>
            </w:r>
          </w:p>
        </w:tc>
        <w:tc>
          <w:tcPr>
            <w:tcW w:w="1368" w:type="dxa"/>
          </w:tcPr>
          <w:p w14:paraId="7842A220" w14:textId="77777777" w:rsidR="007E46D0" w:rsidRPr="000C2AAC" w:rsidRDefault="007E46D0" w:rsidP="007E46D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2F52B052" w14:textId="77777777" w:rsidR="007E46D0" w:rsidRPr="000C2AAC" w:rsidRDefault="007E46D0" w:rsidP="007E46D0">
            <w:pPr>
              <w:rPr>
                <w:rFonts w:asciiTheme="minorBidi" w:hAnsiTheme="minorBidi"/>
              </w:rPr>
            </w:pP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1242F5A9" w14:textId="77777777" w:rsidR="007E46D0" w:rsidRPr="000C2AAC" w:rsidRDefault="007E46D0" w:rsidP="007E46D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7E46D0" w:rsidRPr="000C2AAC" w14:paraId="0425186B" w14:textId="77777777" w:rsidTr="007E46D0">
        <w:tc>
          <w:tcPr>
            <w:tcW w:w="675" w:type="dxa"/>
          </w:tcPr>
          <w:p w14:paraId="2E165F05" w14:textId="77777777" w:rsidR="007E46D0" w:rsidRPr="00AC4ACB" w:rsidRDefault="007E46D0" w:rsidP="007E46D0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B4814A4" w14:textId="77777777" w:rsidR="007E46D0" w:rsidRPr="00AC4ACB" w:rsidRDefault="007E46D0" w:rsidP="007E46D0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074C988B" w14:textId="77777777" w:rsidR="007E46D0" w:rsidRPr="00AC4ACB" w:rsidRDefault="007E46D0" w:rsidP="007E46D0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084D27B" w14:textId="77777777" w:rsidR="007E46D0" w:rsidRPr="000C2AAC" w:rsidRDefault="007E46D0" w:rsidP="007E46D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14:paraId="228B8530" w14:textId="77777777" w:rsidR="007E46D0" w:rsidRPr="000C2AAC" w:rsidRDefault="007E46D0" w:rsidP="007E46D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5D81475F" w14:textId="77777777" w:rsidR="007E46D0" w:rsidRPr="000C2AAC" w:rsidRDefault="007E46D0" w:rsidP="007E46D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439BE58C" w14:textId="77777777" w:rsidR="007E46D0" w:rsidRPr="000C2AAC" w:rsidRDefault="007E46D0" w:rsidP="007E46D0">
            <w:pPr>
              <w:rPr>
                <w:rFonts w:asciiTheme="minorBidi" w:hAnsiTheme="minorBidi"/>
              </w:rPr>
            </w:pP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</w:t>
            </w: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lastRenderedPageBreak/>
              <w:t>สาธารณสุข</w:t>
            </w:r>
          </w:p>
        </w:tc>
        <w:tc>
          <w:tcPr>
            <w:tcW w:w="1799" w:type="dxa"/>
          </w:tcPr>
          <w:p w14:paraId="4EC20420" w14:textId="77777777" w:rsidR="007E46D0" w:rsidRPr="000C2AAC" w:rsidRDefault="007E46D0" w:rsidP="007E46D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7E46D0" w:rsidRPr="000C2AAC" w14:paraId="79245968" w14:textId="77777777" w:rsidTr="007E46D0">
        <w:tc>
          <w:tcPr>
            <w:tcW w:w="675" w:type="dxa"/>
          </w:tcPr>
          <w:p w14:paraId="1E267DB7" w14:textId="77777777" w:rsidR="007E46D0" w:rsidRPr="00AC4ACB" w:rsidRDefault="007E46D0" w:rsidP="007E46D0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5B19BD7" w14:textId="77777777" w:rsidR="007E46D0" w:rsidRPr="00AC4ACB" w:rsidRDefault="007E46D0" w:rsidP="007E46D0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14:paraId="49B45016" w14:textId="77777777" w:rsidR="007E46D0" w:rsidRPr="00AC4ACB" w:rsidRDefault="007E46D0" w:rsidP="007E46D0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57132B0" w14:textId="77777777" w:rsidR="007E46D0" w:rsidRPr="000C2AAC" w:rsidRDefault="007E46D0" w:rsidP="007E46D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ลงผลการพิจารณาในระบบคอมพิวเตอร์   แจ้งผลการพิจารณา  ออกใบสั่งชำระค่าธรรมเนียม</w:t>
            </w:r>
          </w:p>
          <w:p w14:paraId="02B2437D" w14:textId="77777777" w:rsidR="007E46D0" w:rsidRPr="000C2AAC" w:rsidRDefault="007E46D0" w:rsidP="007E46D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0BD3B2B5" w14:textId="77777777" w:rsidR="007E46D0" w:rsidRPr="000C2AAC" w:rsidRDefault="007E46D0" w:rsidP="007E46D0">
            <w:pPr>
              <w:rPr>
                <w:rFonts w:asciiTheme="minorBidi" w:hAnsiTheme="minorBidi" w:hint="cs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1 ชั่วโมง</w:t>
            </w:r>
          </w:p>
        </w:tc>
        <w:tc>
          <w:tcPr>
            <w:tcW w:w="1684" w:type="dxa"/>
          </w:tcPr>
          <w:p w14:paraId="537B883F" w14:textId="77777777" w:rsidR="007E46D0" w:rsidRPr="000C2AAC" w:rsidRDefault="007E46D0" w:rsidP="007E46D0">
            <w:pPr>
              <w:rPr>
                <w:rFonts w:asciiTheme="minorBidi" w:hAnsiTheme="minorBidi"/>
              </w:rPr>
            </w:pP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4526B617" w14:textId="77777777" w:rsidR="007E46D0" w:rsidRPr="000C2AAC" w:rsidRDefault="007E46D0" w:rsidP="007E46D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276"/>
        <w:gridCol w:w="1134"/>
        <w:gridCol w:w="1134"/>
        <w:gridCol w:w="1276"/>
        <w:gridCol w:w="2481"/>
      </w:tblGrid>
      <w:tr w:rsidR="00AC4ACB" w:rsidRPr="000C2AAC" w14:paraId="1CAEAB76" w14:textId="77777777" w:rsidTr="007E46D0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410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276" w:type="dxa"/>
            <w:vAlign w:val="center"/>
          </w:tcPr>
          <w:p w14:paraId="3DFFF0DB" w14:textId="7A4A5073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="007E46D0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     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276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481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7E46D0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276" w:type="dxa"/>
          </w:tcPr>
          <w:p w14:paraId="14F8955D" w14:textId="2B75E4AA" w:rsidR="00452B6B" w:rsidRPr="007E46D0" w:rsidRDefault="00AC4ACB" w:rsidP="00452B6B">
            <w:pP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  <w:r w:rsidRPr="007E46D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  <w:r w:rsidR="007E46D0" w:rsidRPr="007E46D0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กระทรวงมหาดไทย</w:t>
            </w:r>
          </w:p>
        </w:tc>
        <w:tc>
          <w:tcPr>
            <w:tcW w:w="1134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5EEE9BFC" w14:textId="0FFD4B15" w:rsidR="00452B6B" w:rsidRPr="000C2AAC" w:rsidRDefault="00AC4ACB" w:rsidP="007E46D0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ของผู้ที่เกี่ยวข้อง เพื่อประกอบการพิจารณาในเอกสาร  ตามแต่ละกรณีดังต่อไปนี้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ผู้ขอรับอนุญาต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ผู้รับการแต่งตั้งจากนิติบุคคลให้เป็นผู้ดำเนินกิจการ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ผู้มีอำนาจลงนามของนิติบุคคล ที่เป็นผู้ลง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นามแต่งตั้งผู้ดำเนินกิจการ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ผู้รับมอบอำนาจให้ดำเนินการแทน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กรณีที่ทำหนังสือมอบอำนาจให้ทำการแทน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กรณีที่ทำหนังสือมอบอำนาจให้ทำการแทน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ผู้ยินยอมให้ใช้สถานที่ฯ หรือ ผู้ให้เช่าสถานที่ฯ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ผู้มีหน้าที่ปฏิบัติการ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กรณีที่ผู้ดำเนินกิจการเป็นบุคคลต่างด้าว ให้ใช้หลักฐาน ดังนี้แทน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๑ สำเนาหนังสือเดินทาง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(passport)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๒ สำเนาหนังสือขออนุญาตทำงานที่ออกโดยกระทรวงแรงงานฯพร้อมรับรองสำเนาถูกต้อง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6CEA67D" w14:textId="77777777" w:rsidTr="007E46D0">
        <w:trPr>
          <w:jc w:val="center"/>
        </w:trPr>
        <w:tc>
          <w:tcPr>
            <w:tcW w:w="675" w:type="dxa"/>
            <w:vAlign w:val="center"/>
          </w:tcPr>
          <w:p w14:paraId="4C22CCAB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6E1296C8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276" w:type="dxa"/>
          </w:tcPr>
          <w:p w14:paraId="5A2F6E9D" w14:textId="39259B08" w:rsidR="00452B6B" w:rsidRPr="007E46D0" w:rsidRDefault="00AC4ACB" w:rsidP="00452B6B">
            <w:pP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  <w:r w:rsidRPr="007E46D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  <w:r w:rsidR="007E46D0" w:rsidRPr="007E46D0">
              <w:rPr>
                <w:rFonts w:asciiTheme="minorBidi" w:hAnsiTheme="minorBidi"/>
                <w:sz w:val="32"/>
                <w:szCs w:val="32"/>
              </w:rPr>
              <w:t xml:space="preserve"> </w:t>
            </w:r>
            <w:r w:rsidR="007E46D0" w:rsidRPr="007E46D0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lastRenderedPageBreak/>
              <w:t>กระทรวง</w:t>
            </w:r>
            <w:r w:rsidR="0096503B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7E46D0" w:rsidRPr="007E46D0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มหาดไทย</w:t>
            </w:r>
          </w:p>
        </w:tc>
        <w:tc>
          <w:tcPr>
            <w:tcW w:w="1134" w:type="dxa"/>
          </w:tcPr>
          <w:p w14:paraId="68B375E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0</w:t>
            </w:r>
          </w:p>
        </w:tc>
        <w:tc>
          <w:tcPr>
            <w:tcW w:w="1134" w:type="dxa"/>
          </w:tcPr>
          <w:p w14:paraId="47BEAB8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78C6617B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6D96A1EB" w14:textId="72B95719" w:rsidR="00452B6B" w:rsidRPr="000C2AAC" w:rsidRDefault="00AC4ACB" w:rsidP="0096503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ของสถานที่ที่ขอรับอนุญาต และของผู้ที่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เกี่ยวข้อง เพื่อประกอบการพิจารณาในเอกสาร  ตามแต่ละกรณีดังต่อไปนี้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ผู้ขอรับอนุญาต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ผู้รับการแต่งตั้งจากนิติบุคคลให้เป็นผู้ดำเนินกิจการ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ผู้มีอำนาจลงนามของนิติบุคคล ที่เป็นผู้ลงนามแต่งตั้งผู้ดำเนินกิจการ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ผู้รับมอบอำนาจให้ดำเนินการแทน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กรณีที่ทำหนังสือมอบอำนาจให้ทำการแทน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กรณีที่ทำหนังสือมอบอำนาจให้ทำการแทน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ผู้ยินยอมให้ใช้สถานที่ฯ หรือ ผู้ให้เช่าสถานที่ฯ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ผู้มีหน้าที่ปฏิบัติการ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กรณีที่ผู้ดำเนินกิจการเป็น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บุคคลต่างด้าว ให้ใช้หลักฐาน ดังนี้แทน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๑ สำเนาหนังสือเดินทาง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(passport)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๒ สำเนาหนังสือขออนุญาตทำงานที่ออกโดยกระทรวงแรงงานฯพร้อมรับรองสำเนาถูกต้อง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275"/>
        <w:gridCol w:w="1134"/>
        <w:gridCol w:w="993"/>
        <w:gridCol w:w="992"/>
        <w:gridCol w:w="2623"/>
      </w:tblGrid>
      <w:tr w:rsidR="00600A25" w:rsidRPr="000C2AAC" w14:paraId="14EA5AED" w14:textId="77777777" w:rsidTr="0096503B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694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275" w:type="dxa"/>
            <w:vAlign w:val="center"/>
          </w:tcPr>
          <w:p w14:paraId="5EBD3224" w14:textId="6D4B0138" w:rsidR="00422EAB" w:rsidRPr="000C2AAC" w:rsidRDefault="004E651F" w:rsidP="007E46D0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  <w:vAlign w:val="center"/>
          </w:tcPr>
          <w:p w14:paraId="1B3968FF" w14:textId="77777777" w:rsidR="00422EAB" w:rsidRPr="000C2AAC" w:rsidRDefault="00422EAB" w:rsidP="007E46D0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993" w:type="dxa"/>
            <w:vAlign w:val="center"/>
          </w:tcPr>
          <w:p w14:paraId="047DB0EB" w14:textId="77777777" w:rsidR="00422EAB" w:rsidRPr="000C2AAC" w:rsidRDefault="00422EAB" w:rsidP="007E46D0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623" w:type="dxa"/>
            <w:vAlign w:val="center"/>
          </w:tcPr>
          <w:p w14:paraId="39413065" w14:textId="77777777" w:rsidR="00422EAB" w:rsidRPr="000C2AAC" w:rsidRDefault="00422EAB" w:rsidP="007E46D0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96503B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แบบคำขออนุญาตขายยาแผนปัจจุบันเฉพาะยาบรรจุเสร็จสำหรับสัตว์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.3)</w:t>
            </w:r>
          </w:p>
        </w:tc>
        <w:tc>
          <w:tcPr>
            <w:tcW w:w="1275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46F930D" w14:textId="77777777" w:rsidTr="0096503B">
        <w:tc>
          <w:tcPr>
            <w:tcW w:w="675" w:type="dxa"/>
            <w:vAlign w:val="center"/>
          </w:tcPr>
          <w:p w14:paraId="00D5D57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266AF7B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รูปถ่ายสี พื้นหลังเรียบ หน้าตรง ใบหน้าชัดเจน ไม่ยิ้ม ไม่สวมหมวกหรือแว่นดำ ของผู้ขออนุญาต ขนาด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3x4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เซนติเมตร ถ่ายไว้ไม่เกิน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เดือน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อัดด้วยกระดาษโฟโต้ไม่ใช่ปริ้นท์สีจากเครื่องพิมพ์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5" w:type="dxa"/>
          </w:tcPr>
          <w:p w14:paraId="70AE1E3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62CB120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2380063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17C2EA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1415692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7911D6F" w14:textId="77777777" w:rsidTr="0096503B">
        <w:tc>
          <w:tcPr>
            <w:tcW w:w="675" w:type="dxa"/>
            <w:vAlign w:val="center"/>
          </w:tcPr>
          <w:p w14:paraId="17691A3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361EE8C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ใบรับรองแพทย์ของผู้ขออนุญาต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และผู้มีหน้าที่ปฏิบัติการ</w:t>
            </w:r>
          </w:p>
        </w:tc>
        <w:tc>
          <w:tcPr>
            <w:tcW w:w="1275" w:type="dxa"/>
          </w:tcPr>
          <w:p w14:paraId="5AD454F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134" w:type="dxa"/>
          </w:tcPr>
          <w:p w14:paraId="1ECBB0D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074B00C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36A2E6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7B84251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ระบุการตรวจโรคต้องห้ามตามประกาศฯ ได้แก่ โรค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เรื้อน วัณโรคในระยะอันตราย โรคเท้าช้างในระยะปรากฏอาการเป็นที่รังเกียจแก่สังคม โรคติดยาเสพติดให้โทษอย่างร้ายแรง และโรคพิษสุราเรื้อรัง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และอายุของใบรับรองแพทย์ไม่เกิน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 ณ วันที่มายื่นคำขอ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D5CC876" w14:textId="77777777" w:rsidTr="0096503B">
        <w:tc>
          <w:tcPr>
            <w:tcW w:w="675" w:type="dxa"/>
            <w:vAlign w:val="center"/>
          </w:tcPr>
          <w:p w14:paraId="3522F8E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19B2832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เอกสารแสดงหลักทรัพย์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กรณีบุคคลธรรมดาเป็นผู้ขออนุญาตฯ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5" w:type="dxa"/>
          </w:tcPr>
          <w:p w14:paraId="705DC6C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89FC42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0435737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19BB83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1DF7900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ตัวอย่าง เช่น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"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สำเนาสมุดบัญชีเงินฝาก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"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ที่เป็นปัจจุบัน พร้อมนำสมุดเงินฝากตัวจริงมาแสดง โดยมีเงินในบัญชีตั้งแต่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10,000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หนึ่งหมื่นบาทถ้วน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ขึ้นไป พร้อมรับรองสำเนาถูกต้อง หรือ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"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สำเนาโฉนดที่ดิน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"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ที่ไม่ติดภาระผูกพัน และระบุชื่อในโฉนดเป็นชื่อผู้ขออนุญาต พร้อมรับรองสำเนาถูกต้อง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38C38AF" w14:textId="77777777" w:rsidTr="0096503B">
        <w:tc>
          <w:tcPr>
            <w:tcW w:w="675" w:type="dxa"/>
            <w:vAlign w:val="center"/>
          </w:tcPr>
          <w:p w14:paraId="2B833CF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64C7CC3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เอกสารแสดงกรรมสิทธิ์ในสถานที่ขายยา</w:t>
            </w:r>
          </w:p>
        </w:tc>
        <w:tc>
          <w:tcPr>
            <w:tcW w:w="1275" w:type="dxa"/>
          </w:tcPr>
          <w:p w14:paraId="5FF2420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6BDCF86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1731DDF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F1DD54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4B4F4814" w14:textId="77777777" w:rsidR="0096503B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ได้แก่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สำเนาทะเบียนบ้านของสถานที่ขายยาที่ระบุชื่อเจ้าบ้าน หรือ ผู้ยื่นขอทะเบียนบ้าน เป็นชื่อผู้ขออนุญาต หรือ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หนังสือยินยอมให้ใช้สถานที่ โดยมี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หลักฐานแสดง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ความสัมพันธ์ระหว่างผู้ให้ความยินยอมและผู้ขออนุญาต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ต้องเป็นเครือญาติกัน หรือมีนามสกุลเดียวกัน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ระบุความสัมพันธ์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)) </w:t>
            </w:r>
          </w:p>
          <w:p w14:paraId="296AD1C3" w14:textId="77777777" w:rsidR="0096503B" w:rsidRDefault="00AC4ACB" w:rsidP="00AC4ACB">
            <w:pPr>
              <w:rPr>
                <w:rFonts w:ascii="CordiaUPC" w:hAnsi="CordiaUPC" w:cs="CordiaUPC" w:hint="cs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เอกสารแสดงกรรมสิทธิ์ในสถานที่ขายยาของผู้ยินยอมให้ใช้สถานที่ </w:t>
            </w:r>
          </w:p>
          <w:p w14:paraId="0463F4A2" w14:textId="77777777" w:rsidR="0096503B" w:rsidRDefault="00AC4ACB" w:rsidP="00AC4ACB">
            <w:pPr>
              <w:rPr>
                <w:rFonts w:ascii="CordiaUPC" w:hAnsi="CordiaUPC" w:cs="CordiaUPC" w:hint="cs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สำเนาทะเบียนบ้านของผู้ยินยอมให้ใช้สถานที่ </w:t>
            </w:r>
          </w:p>
          <w:p w14:paraId="3F28DAD6" w14:textId="77777777" w:rsidR="0096503B" w:rsidRDefault="00AC4ACB" w:rsidP="00AC4ACB">
            <w:pPr>
              <w:rPr>
                <w:rFonts w:ascii="CordiaUPC" w:hAnsi="CordiaUPC" w:cs="CordiaUPC" w:hint="cs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2.4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สำเนาบัตรประชาชนของผู้ยินยอมให้ใช้สถานที่ หรือ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สัญญาเช่า ประกอบด้วย </w:t>
            </w:r>
          </w:p>
          <w:p w14:paraId="09FB32AC" w14:textId="77777777" w:rsidR="0096503B" w:rsidRDefault="00AC4ACB" w:rsidP="00AC4ACB">
            <w:pPr>
              <w:rPr>
                <w:rFonts w:ascii="CordiaUPC" w:hAnsi="CordiaUPC" w:cs="CordiaUPC" w:hint="cs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สำเนาสัญญาเช่า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ระบุที่อยู่ของ สถานที่ที่ให้เช่าครบถ้วนชัดเจนในสัญญา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3.2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เอกสารแสดงกรรมสิทธิ์ในสถานที่ขายยาของผู้ให้เช่า</w:t>
            </w:r>
          </w:p>
          <w:p w14:paraId="475419E2" w14:textId="30E43939" w:rsidR="0096503B" w:rsidRDefault="00AC4ACB" w:rsidP="00AC4ACB">
            <w:pPr>
              <w:rPr>
                <w:rFonts w:ascii="CordiaUPC" w:hAnsi="CordiaUPC" w:cs="CordiaUPC" w:hint="cs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สำเนาทะเบียนบ้านของผู้ให้เช่า</w:t>
            </w:r>
          </w:p>
          <w:p w14:paraId="668CD31F" w14:textId="282F12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3.4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สำเนาบัตรประชาชนของผู้ให้เช่า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0C38B8B" w14:textId="77777777" w:rsidTr="0096503B">
        <w:tc>
          <w:tcPr>
            <w:tcW w:w="675" w:type="dxa"/>
            <w:vAlign w:val="center"/>
          </w:tcPr>
          <w:p w14:paraId="7567650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1A9C3E2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สัญญาระหว่างผู้รับอนุญาต และผู้มีหน้าที่ปฏิบัติการ</w:t>
            </w:r>
          </w:p>
        </w:tc>
        <w:tc>
          <w:tcPr>
            <w:tcW w:w="1275" w:type="dxa"/>
          </w:tcPr>
          <w:p w14:paraId="7709FC7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527634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63198DC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660574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1901AFD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ตามแบบฟอร์มที่ อย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กำหนด โดยผู้มีหน้าที่ปฏิบัติการต้องมาแสดงตน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และลงนามต่อหน้าพนักงานเจ้าหน้าที่ทั้ง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ชุด โดยเมื่อลงนามแล้วเจ้าหน้าที่จะคืนให้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ชุด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สำหรับผู้รับอนุญาตเก็บไว้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ชุด และผู้มีหน้าที่ปฏิบัติการเก็บไว้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ชุด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14:paraId="4A74234F" w14:textId="77777777" w:rsidTr="0096503B">
        <w:tc>
          <w:tcPr>
            <w:tcW w:w="675" w:type="dxa"/>
            <w:vAlign w:val="center"/>
          </w:tcPr>
          <w:p w14:paraId="18CD356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1387800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คำรับรองของผู้มีหน้าที่ปฏิบัติการ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+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คำรับรองการปฏิบัติงานจากหน่วยงาน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.14 )</w:t>
            </w:r>
          </w:p>
        </w:tc>
        <w:tc>
          <w:tcPr>
            <w:tcW w:w="1275" w:type="dxa"/>
          </w:tcPr>
          <w:p w14:paraId="50472F7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5F48E1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21FB17F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8D326E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1787A93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ผู้มีหน้าที่ปฏิบัติการต้องมาแสดงตน และลงนามต่อหน้าพนักงานเจ้าหน้าที่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กรณีที่ผู้ปฏิบัติการไม่มีงานประจำ ให้ลงนามรับรองในท้ายแบบ 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.14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หน้า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ระบุว่าไม่มีงานประจำ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893B603" w14:textId="77777777" w:rsidTr="0096503B">
        <w:tc>
          <w:tcPr>
            <w:tcW w:w="675" w:type="dxa"/>
            <w:vAlign w:val="center"/>
          </w:tcPr>
          <w:p w14:paraId="647B769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6F81B0C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สำเนาใบประกอบวิชาชีพเภสัชกรรม หรือใบประกอบวิชาชีพการสัตวแพทย์ พร้อมการรับรองสำเนาถูกต้อง</w:t>
            </w:r>
          </w:p>
        </w:tc>
        <w:tc>
          <w:tcPr>
            <w:tcW w:w="1275" w:type="dxa"/>
          </w:tcPr>
          <w:p w14:paraId="5D68DE3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1B230A3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2A4B354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24783B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2C95C42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กรณีมีการเปลี่ยนชื่อ นามสกุล คำนำหน้าชื่อ จะต้องมีการแก้ไขในใบประกอบวิชาชีพฯ หรือ แนบหลักฐานขอแก้ไขจากสภาวิชาชีพฯ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เช่น หลักฐานการชำระค่าธรรมเนียมเพื่อขอแก้ไข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14:paraId="288CFA75" w14:textId="77777777" w:rsidTr="0096503B">
        <w:tc>
          <w:tcPr>
            <w:tcW w:w="675" w:type="dxa"/>
            <w:vAlign w:val="center"/>
          </w:tcPr>
          <w:p w14:paraId="25BA456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7604DEE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หนังสือรับรองนิติบุคคล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เฉพาะกรณีผู้ขออนุญาตฯเป็นนิติบุคคล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5" w:type="dxa"/>
          </w:tcPr>
          <w:p w14:paraId="33E8FC8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0C2C4CA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1A85E12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D1ACB3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27F2CC1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ต้องระบุเลขที่ตั้งของสถานที่ที่จะขออนุญาตเป็นสำนักงานสาขา หรือสำนักงานใหญ่ในหนังสือรับรองนิติบุคคล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รับรองนิติบุคคลที่ออกให้จะต้องมีอายุไม่เกิน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เดือนนับถึงวันที่มายื่นคำขอฯ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1FCB13A" w14:textId="77777777" w:rsidTr="0096503B">
        <w:tc>
          <w:tcPr>
            <w:tcW w:w="675" w:type="dxa"/>
            <w:vAlign w:val="center"/>
          </w:tcPr>
          <w:p w14:paraId="43711B6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6534B0B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หนังสือแต่งตั้งผู้ดำเนินกิจการ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ใช้เฉพาะกรณีนิติบุคคล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ปิดอากรแสตมป์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5" w:type="dxa"/>
          </w:tcPr>
          <w:p w14:paraId="316BE06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128BADC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13974CA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E6502A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7422B16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การลงนามต้องสอดคล้องตามชื่อผู้มีอำนาจที่จะลงนามตามที่ปรากฎในหนังสือรับรองนิติบุคคล พร้อมแนบสำเนาทะเบียนบ้าน และสำเนาบัตรประชาชนของผู้มอบอำนาจ และผู้รับมอบอำนาจด้วย กรณีที่เป็นบุคคลต่างด้าวให้ใช้สำเนาหนังสือเดินทาง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(Passport)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และหนังสือการอนุญาตให้ทำงานที่ออกโดยกระทรวงแรงงานฯ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066883B" w14:textId="77777777" w:rsidTr="0096503B">
        <w:tc>
          <w:tcPr>
            <w:tcW w:w="675" w:type="dxa"/>
            <w:vAlign w:val="center"/>
          </w:tcPr>
          <w:p w14:paraId="0628052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485B094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หนังสือมอบอำนาจให้ทำการแทน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ปิดอากรแสตมป์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275" w:type="dxa"/>
          </w:tcPr>
          <w:p w14:paraId="677FCDA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2D011F8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1F22C60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412A69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2A8D0E3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เฉพาะกรณีที่ผู้ขออนุญาต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ผู้ดำเนินการ ไม่สามารถเดินทางมายื่นคำขออนุญาตด้วยตนเอง และมอบให้ผู้อื่นทำการแทน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5CBA693C" w14:textId="77777777" w:rsidTr="0096503B">
        <w:tc>
          <w:tcPr>
            <w:tcW w:w="675" w:type="dxa"/>
            <w:vAlign w:val="center"/>
          </w:tcPr>
          <w:p w14:paraId="788500C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217B6E6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รูปถ่าย และแผนผังของสถานที่ที่ขออนุญาต</w:t>
            </w:r>
          </w:p>
        </w:tc>
        <w:tc>
          <w:tcPr>
            <w:tcW w:w="1275" w:type="dxa"/>
          </w:tcPr>
          <w:p w14:paraId="1746DF0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14E7BEB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198BD61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4A0C38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623" w:type="dxa"/>
          </w:tcPr>
          <w:p w14:paraId="467A4BC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ตามแบบภาพถ่ายที่กำหนด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7E46D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01E5AF3" w14:textId="00625A32" w:rsidR="00E90756" w:rsidRDefault="00A13B6C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ค่าธรรมเนียมใบอนุญาตขายยาแผนปัจจุบันเฉพาะยาบรรจุเสร็จสำหรับสัตว์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1,000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582AE091" w:rsidR="00A13B6C" w:rsidRPr="000C2AAC" w:rsidRDefault="00E90756" w:rsidP="0096503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96503B" w:rsidRPr="00ED5246" w14:paraId="02DB5C32" w14:textId="77777777" w:rsidTr="008657DD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1814D2E" w14:textId="77777777" w:rsidR="0096503B" w:rsidRPr="00ED5246" w:rsidRDefault="0096503B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287A9CBA" w14:textId="77777777" w:rsidR="0096503B" w:rsidRPr="00ED5246" w:rsidRDefault="0096503B" w:rsidP="008657D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96503B" w:rsidRPr="00ED5246" w14:paraId="3790CCB7" w14:textId="77777777" w:rsidTr="008657DD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46CAEB9" w14:textId="77777777" w:rsidR="0096503B" w:rsidRPr="00ED5246" w:rsidRDefault="0096503B" w:rsidP="008657D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4877D0C4" w14:textId="77777777" w:rsidR="0096503B" w:rsidRPr="00ED5246" w:rsidRDefault="0096503B" w:rsidP="008657DD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</w:p>
        </w:tc>
      </w:tr>
      <w:tr w:rsidR="0096503B" w:rsidRPr="00ED5246" w14:paraId="6E16F69A" w14:textId="77777777" w:rsidTr="008657DD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490A5655" w14:textId="77777777" w:rsidR="0096503B" w:rsidRPr="00ED5246" w:rsidRDefault="0096503B" w:rsidP="008657D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3)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2C9ECA28" w14:textId="77777777" w:rsidR="0096503B" w:rsidRPr="00ED5246" w:rsidRDefault="0096503B" w:rsidP="008657DD">
            <w:pPr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</w:p>
          <w:p w14:paraId="62BE1AC0" w14:textId="77777777" w:rsidR="0096503B" w:rsidRPr="00ED5246" w:rsidRDefault="0096503B" w:rsidP="008657DD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25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ตำบลในเวียง อำเภอเมืองแพร่ 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54000</w:t>
            </w:r>
          </w:p>
          <w:p w14:paraId="321516C3" w14:textId="77777777" w:rsidR="0096503B" w:rsidRPr="00ED5246" w:rsidRDefault="0096503B" w:rsidP="008657DD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2)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25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ถนนบ้านใหม่ ตำบลในเวียง อำเภอเมืองแพร่ จังหวัดแพร่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54000</w:t>
            </w:r>
          </w:p>
        </w:tc>
      </w:tr>
      <w:tr w:rsidR="0096503B" w:rsidRPr="00ED5246" w14:paraId="5C42535A" w14:textId="77777777" w:rsidTr="008657DD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1FF61E4" w14:textId="77777777" w:rsidR="0096503B" w:rsidRPr="00ED5246" w:rsidRDefault="0096503B" w:rsidP="008657D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sz w:val="32"/>
                <w:szCs w:val="32"/>
              </w:rPr>
              <w:t>4)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3D5B29B1" w14:textId="77777777" w:rsidR="0096503B" w:rsidRPr="00ED5246" w:rsidRDefault="0096503B" w:rsidP="008657DD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โทรศัพท์</w:t>
            </w:r>
          </w:p>
          <w:p w14:paraId="6D5B382D" w14:textId="77777777" w:rsidR="0096503B" w:rsidRPr="00ED5246" w:rsidRDefault="0096503B" w:rsidP="008657DD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sz w:val="32"/>
                <w:szCs w:val="32"/>
                <w:lang w:bidi="th-TH"/>
              </w:rPr>
              <w:t>1)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โทร </w:t>
            </w:r>
            <w:r w:rsidRPr="00ED5246">
              <w:rPr>
                <w:rFonts w:asciiTheme="minorBidi" w:hAnsiTheme="minorBidi"/>
                <w:sz w:val="32"/>
                <w:szCs w:val="32"/>
                <w:lang w:bidi="th-TH"/>
              </w:rPr>
              <w:t>0 5462 1096</w:t>
            </w:r>
          </w:p>
          <w:p w14:paraId="5F871520" w14:textId="77777777" w:rsidR="0096503B" w:rsidRPr="00ED5246" w:rsidRDefault="0096503B" w:rsidP="008657DD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ED5246">
              <w:rPr>
                <w:rFonts w:asciiTheme="minorBidi" w:hAnsiTheme="minorBidi"/>
                <w:sz w:val="32"/>
                <w:szCs w:val="32"/>
                <w:lang w:bidi="th-TH"/>
              </w:rPr>
              <w:t xml:space="preserve">2)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กลุ่มงานนิติการ สำนักงานสาธารณสุขจังหวัดแพร่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0 5451 1145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104</w:t>
            </w:r>
          </w:p>
        </w:tc>
      </w:tr>
      <w:tr w:rsidR="0096503B" w:rsidRPr="00ED5246" w14:paraId="49E076E0" w14:textId="77777777" w:rsidTr="008657DD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77847EA8" w14:textId="77777777" w:rsidR="0096503B" w:rsidRPr="00ED5246" w:rsidRDefault="0096503B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30FBE081" w14:textId="77777777" w:rsidR="0096503B" w:rsidRPr="00ED5246" w:rsidRDefault="0096503B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Pr="0096503B" w:rsidRDefault="00C1539D" w:rsidP="0096503B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7E46D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7E46D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05/07/2558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7E46D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7E46D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โดยหัวหน้าหน่วยงาน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(Reviewer)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7E46D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02679C9B" w:rsidR="0064558D" w:rsidRPr="000C2AAC" w:rsidRDefault="0096503B" w:rsidP="007E46D0">
            <w:pP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Supharat </w:t>
            </w:r>
            <w:r w:rsidR="009040ED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Haengphit</w:t>
            </w:r>
            <w:bookmarkStart w:id="0" w:name="_GoBack"/>
            <w:bookmarkEnd w:id="0"/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7E46D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7E46D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7E46D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7E46D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C8E1B" w14:textId="77777777" w:rsidR="00BA198F" w:rsidRDefault="00BA198F" w:rsidP="00C81DB8">
      <w:pPr>
        <w:spacing w:after="0" w:line="240" w:lineRule="auto"/>
      </w:pPr>
      <w:r>
        <w:separator/>
      </w:r>
    </w:p>
  </w:endnote>
  <w:endnote w:type="continuationSeparator" w:id="0">
    <w:p w14:paraId="612953BB" w14:textId="77777777" w:rsidR="00BA198F" w:rsidRDefault="00BA198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DB83E7" w14:textId="77777777" w:rsidR="00BA198F" w:rsidRDefault="00BA198F" w:rsidP="00C81DB8">
      <w:pPr>
        <w:spacing w:after="0" w:line="240" w:lineRule="auto"/>
      </w:pPr>
      <w:r>
        <w:separator/>
      </w:r>
    </w:p>
  </w:footnote>
  <w:footnote w:type="continuationSeparator" w:id="0">
    <w:p w14:paraId="1D9E9497" w14:textId="77777777" w:rsidR="00BA198F" w:rsidRDefault="00BA198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Content>
      <w:p w14:paraId="6E8D6F6D" w14:textId="77777777" w:rsidR="007E46D0" w:rsidRDefault="007E46D0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525B">
          <w:rPr>
            <w:noProof/>
          </w:rPr>
          <w:t>12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DC525B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3C364C1B" w14:textId="77777777" w:rsidR="007E46D0" w:rsidRDefault="007E46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7E46D0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040ED"/>
    <w:rsid w:val="00914267"/>
    <w:rsid w:val="00934C64"/>
    <w:rsid w:val="0096503B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A198F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C525B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1237A-2A7C-4D7A-B609-DFEB9C578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13</Pages>
  <Words>1661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2</cp:revision>
  <cp:lastPrinted>2015-03-02T15:12:00Z</cp:lastPrinted>
  <dcterms:created xsi:type="dcterms:W3CDTF">2015-07-09T08:00:00Z</dcterms:created>
  <dcterms:modified xsi:type="dcterms:W3CDTF">2015-07-09T08:00:00Z</dcterms:modified>
</cp:coreProperties>
</file>